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D70AD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BASELY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75848C1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40EC0A63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574345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C7699" w14:textId="77777777" w:rsidR="008D1661" w:rsidRDefault="008D1661" w:rsidP="008D1661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Hertfordshire the tax of a fifteenth and a tenth granted to the King at the last Parliament.</w:t>
      </w:r>
    </w:p>
    <w:p w14:paraId="191E9ED4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46BFFD49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64C44B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B44DF" w14:textId="77777777" w:rsidR="008D1661" w:rsidRDefault="008D1661" w:rsidP="008D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405CEB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AA67" w14:textId="77777777" w:rsidR="008D1661" w:rsidRDefault="008D1661" w:rsidP="009139A6">
      <w:r>
        <w:separator/>
      </w:r>
    </w:p>
  </w:endnote>
  <w:endnote w:type="continuationSeparator" w:id="0">
    <w:p w14:paraId="0D8525A6" w14:textId="77777777" w:rsidR="008D1661" w:rsidRDefault="008D16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D2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CAB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69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AF4AF" w14:textId="77777777" w:rsidR="008D1661" w:rsidRDefault="008D1661" w:rsidP="009139A6">
      <w:r>
        <w:separator/>
      </w:r>
    </w:p>
  </w:footnote>
  <w:footnote w:type="continuationSeparator" w:id="0">
    <w:p w14:paraId="299828F9" w14:textId="77777777" w:rsidR="008D1661" w:rsidRDefault="008D16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5B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82A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12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661"/>
    <w:rsid w:val="000666E0"/>
    <w:rsid w:val="002510B7"/>
    <w:rsid w:val="005C130B"/>
    <w:rsid w:val="00826F5C"/>
    <w:rsid w:val="008D166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4596E"/>
  <w15:chartTrackingRefBased/>
  <w15:docId w15:val="{7F6D5393-7858-4C36-91F8-1EC587035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2021-05-31T20:12:00Z</dcterms:created>
  <dcterms:modified xsi:type="dcterms:W3CDTF">2021-05-31T20:14:00Z</dcterms:modified>
</cp:coreProperties>
</file>